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BE" w:rsidRPr="00943A15" w:rsidRDefault="00ED6BB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ED6BBE" w:rsidRDefault="00ED6BB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7.35pt;margin-top:-30.05pt;width:36.6pt;height:50.4pt;z-index:251658240;visibility:visible" o:allowincell="f">
            <v:imagedata r:id="rId7" o:title=""/>
          </v:shape>
        </w:pict>
      </w:r>
    </w:p>
    <w:p w:rsidR="00ED6BBE" w:rsidRDefault="00ED6BB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ED6BBE" w:rsidRPr="00FD29CA" w:rsidRDefault="00ED6BB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ED6BBE" w:rsidRPr="00FD29CA" w:rsidRDefault="00ED6BBE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ED6BBE" w:rsidRDefault="00ED6BBE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четверта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ED6BBE" w:rsidRPr="00FD29CA" w:rsidRDefault="00ED6BBE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ED6BBE" w:rsidRDefault="00ED6BBE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ED6BBE" w:rsidRPr="00FD29CA" w:rsidRDefault="00ED6BBE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ED6BBE" w:rsidRDefault="00ED6BBE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12 жовтня </w:t>
      </w:r>
      <w:r w:rsidRPr="00FD29CA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7</w:t>
      </w:r>
      <w:r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ED6BBE" w:rsidRPr="00FD29CA" w:rsidRDefault="00ED6BB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ED6BBE" w:rsidRPr="00FD29CA" w:rsidRDefault="00ED6BB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</w:t>
      </w:r>
      <w:r>
        <w:rPr>
          <w:rStyle w:val="s1"/>
          <w:b/>
          <w:bCs/>
          <w:color w:val="000000"/>
          <w:sz w:val="28"/>
          <w:szCs w:val="28"/>
          <w:lang w:val="uk-UA"/>
        </w:rPr>
        <w:t>у</w:t>
      </w:r>
    </w:p>
    <w:p w:rsidR="00ED6BBE" w:rsidRDefault="00ED6BB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ої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</w:t>
      </w:r>
    </w:p>
    <w:p w:rsidR="00ED6BBE" w:rsidRPr="00FD29CA" w:rsidRDefault="00ED6BB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ED6BBE" w:rsidRPr="00FD29CA" w:rsidRDefault="00ED6BBE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ED6BBE" w:rsidRDefault="00ED6BB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ED6BBE" w:rsidRPr="00FD29CA" w:rsidRDefault="00ED6BB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ED6BBE" w:rsidRDefault="00ED6BBE" w:rsidP="00657B13">
      <w:pPr>
        <w:pStyle w:val="p8"/>
        <w:shd w:val="clear" w:color="auto" w:fill="FFFFFF"/>
        <w:spacing w:before="0" w:beforeAutospacing="0" w:after="0" w:afterAutospacing="0" w:line="240" w:lineRule="atLeast"/>
        <w:ind w:left="285" w:firstLine="360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Ярмішко Григорію Івановичу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>Олександрівська,3</w:t>
      </w:r>
      <w:r w:rsidRPr="00EB5D5C">
        <w:rPr>
          <w:color w:val="000000"/>
          <w:sz w:val="28"/>
          <w:szCs w:val="28"/>
          <w:lang w:val="uk-UA"/>
        </w:rPr>
        <w:t xml:space="preserve">, орієнтовною  площею </w:t>
      </w:r>
      <w:smartTag w:uri="urn:schemas-microsoft-com:office:smarttags" w:element="metricconverter">
        <w:smartTagPr>
          <w:attr w:name="ProductID" w:val="0,0384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384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ED6BBE" w:rsidRPr="00EF4901" w:rsidRDefault="00ED6BBE" w:rsidP="00657B13">
      <w:pPr>
        <w:pStyle w:val="p8"/>
        <w:shd w:val="clear" w:color="auto" w:fill="FFFFFF"/>
        <w:spacing w:before="0" w:beforeAutospacing="0" w:after="0" w:afterAutospacing="0" w:line="240" w:lineRule="atLeast"/>
        <w:ind w:left="285" w:firstLine="360"/>
        <w:jc w:val="both"/>
        <w:rPr>
          <w:color w:val="000000"/>
          <w:sz w:val="28"/>
          <w:szCs w:val="28"/>
          <w:lang w:val="uk-UA"/>
        </w:rPr>
      </w:pPr>
      <w:r w:rsidRPr="00EF4901">
        <w:rPr>
          <w:color w:val="000000"/>
          <w:sz w:val="28"/>
          <w:szCs w:val="28"/>
          <w:lang w:val="uk-UA"/>
        </w:rPr>
        <w:t>Виготовлен</w:t>
      </w:r>
      <w:r>
        <w:rPr>
          <w:color w:val="000000"/>
          <w:sz w:val="28"/>
          <w:szCs w:val="28"/>
          <w:lang w:val="uk-UA"/>
        </w:rPr>
        <w:t>ий</w:t>
      </w:r>
      <w:r w:rsidRPr="00EF4901">
        <w:rPr>
          <w:color w:val="000000"/>
          <w:sz w:val="28"/>
          <w:szCs w:val="28"/>
          <w:lang w:val="uk-UA"/>
        </w:rPr>
        <w:t xml:space="preserve"> проект землеустрою щодо відведення земельн</w:t>
      </w:r>
      <w:r>
        <w:rPr>
          <w:color w:val="000000"/>
          <w:sz w:val="28"/>
          <w:szCs w:val="28"/>
          <w:lang w:val="uk-UA"/>
        </w:rPr>
        <w:t>ої</w:t>
      </w:r>
      <w:r w:rsidRPr="00EF4901">
        <w:rPr>
          <w:color w:val="000000"/>
          <w:sz w:val="28"/>
          <w:szCs w:val="28"/>
          <w:lang w:val="uk-UA"/>
        </w:rPr>
        <w:t xml:space="preserve"> ділянк</w:t>
      </w:r>
      <w:r>
        <w:rPr>
          <w:color w:val="000000"/>
          <w:sz w:val="28"/>
          <w:szCs w:val="28"/>
          <w:lang w:val="uk-UA"/>
        </w:rPr>
        <w:t>и</w:t>
      </w:r>
      <w:r w:rsidRPr="00EF4901">
        <w:rPr>
          <w:color w:val="000000"/>
          <w:sz w:val="28"/>
          <w:szCs w:val="28"/>
          <w:lang w:val="uk-UA"/>
        </w:rPr>
        <w:t xml:space="preserve"> з 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сфері земельних відносин. Проект</w:t>
      </w:r>
      <w:r>
        <w:rPr>
          <w:color w:val="000000"/>
          <w:sz w:val="28"/>
          <w:szCs w:val="28"/>
          <w:lang w:val="uk-UA"/>
        </w:rPr>
        <w:t>и</w:t>
      </w:r>
      <w:r w:rsidRPr="00EF4901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проектів в порядку встановленому статтею 186-1 Земельного кодексу України подати проек</w:t>
      </w:r>
      <w:r>
        <w:rPr>
          <w:color w:val="000000"/>
          <w:sz w:val="28"/>
          <w:szCs w:val="28"/>
          <w:lang w:val="uk-UA"/>
        </w:rPr>
        <w:t>ти на затвердження міській раді.</w:t>
      </w:r>
    </w:p>
    <w:p w:rsidR="00ED6BBE" w:rsidRDefault="00ED6BBE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ED6BBE" w:rsidRDefault="00ED6BBE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ED6BBE" w:rsidRDefault="00ED6BBE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О.П.Грицаєнко</w:t>
      </w:r>
    </w:p>
    <w:p w:rsidR="00ED6BBE" w:rsidRDefault="00ED6BBE" w:rsidP="00F976F4">
      <w:pPr>
        <w:jc w:val="center"/>
        <w:rPr>
          <w:lang w:val="uk-UA"/>
        </w:rPr>
      </w:pPr>
    </w:p>
    <w:p w:rsidR="00ED6BBE" w:rsidRDefault="00ED6BBE" w:rsidP="00F976F4">
      <w:pPr>
        <w:jc w:val="center"/>
        <w:rPr>
          <w:lang w:val="uk-UA"/>
        </w:rPr>
      </w:pPr>
    </w:p>
    <w:p w:rsidR="00ED6BBE" w:rsidRDefault="00ED6BBE" w:rsidP="00F976F4">
      <w:pPr>
        <w:jc w:val="center"/>
        <w:rPr>
          <w:lang w:val="uk-UA"/>
        </w:rPr>
      </w:pPr>
    </w:p>
    <w:p w:rsidR="00ED6BBE" w:rsidRDefault="00ED6BBE" w:rsidP="00F976F4">
      <w:pPr>
        <w:jc w:val="center"/>
        <w:rPr>
          <w:lang w:val="uk-UA"/>
        </w:rPr>
      </w:pPr>
    </w:p>
    <w:p w:rsidR="00ED6BBE" w:rsidRDefault="00ED6BBE" w:rsidP="00F976F4">
      <w:pPr>
        <w:jc w:val="center"/>
        <w:rPr>
          <w:lang w:val="uk-UA"/>
        </w:rPr>
      </w:pPr>
    </w:p>
    <w:p w:rsidR="00ED6BBE" w:rsidRDefault="00ED6BBE" w:rsidP="00F976F4">
      <w:pPr>
        <w:jc w:val="center"/>
        <w:rPr>
          <w:lang w:val="uk-UA"/>
        </w:rPr>
      </w:pPr>
    </w:p>
    <w:p w:rsidR="00ED6BBE" w:rsidRDefault="00ED6BBE" w:rsidP="00F976F4">
      <w:pPr>
        <w:jc w:val="center"/>
        <w:rPr>
          <w:lang w:val="uk-UA"/>
        </w:rPr>
      </w:pPr>
    </w:p>
    <w:p w:rsidR="00ED6BBE" w:rsidRDefault="00ED6BBE" w:rsidP="00F976F4">
      <w:pPr>
        <w:jc w:val="center"/>
        <w:rPr>
          <w:lang w:val="uk-UA"/>
        </w:rPr>
      </w:pPr>
      <w:r>
        <w:rPr>
          <w:lang w:val="uk-UA"/>
        </w:rPr>
        <w:t>ПОГОДЖЕНО:</w:t>
      </w:r>
    </w:p>
    <w:p w:rsidR="00ED6BBE" w:rsidRDefault="00ED6BBE" w:rsidP="00F976F4">
      <w:pPr>
        <w:jc w:val="center"/>
        <w:rPr>
          <w:lang w:val="uk-UA"/>
        </w:rPr>
      </w:pPr>
    </w:p>
    <w:p w:rsidR="00ED6BBE" w:rsidRDefault="00ED6BBE" w:rsidP="00F976F4">
      <w:pPr>
        <w:jc w:val="center"/>
        <w:rPr>
          <w:lang w:val="uk-UA"/>
        </w:rPr>
      </w:pPr>
      <w:r>
        <w:rPr>
          <w:lang w:val="uk-UA"/>
        </w:rPr>
        <w:t xml:space="preserve">  </w:t>
      </w:r>
    </w:p>
    <w:p w:rsidR="00ED6BBE" w:rsidRDefault="00ED6BBE" w:rsidP="00F976F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  О.В. Карпець</w:t>
      </w:r>
    </w:p>
    <w:p w:rsidR="00ED6BBE" w:rsidRDefault="00ED6BBE" w:rsidP="00F976F4">
      <w:pPr>
        <w:rPr>
          <w:lang w:val="uk-UA"/>
        </w:rPr>
      </w:pPr>
      <w:r>
        <w:rPr>
          <w:lang w:val="uk-UA"/>
        </w:rPr>
        <w:t xml:space="preserve">                    </w:t>
      </w:r>
    </w:p>
    <w:p w:rsidR="00ED6BBE" w:rsidRDefault="00ED6BBE" w:rsidP="00F976F4">
      <w:pPr>
        <w:rPr>
          <w:lang w:val="uk-UA"/>
        </w:rPr>
      </w:pPr>
      <w:r>
        <w:rPr>
          <w:lang w:val="uk-UA"/>
        </w:rPr>
        <w:t xml:space="preserve">Голова постійної депутатської </w:t>
      </w:r>
    </w:p>
    <w:p w:rsidR="00ED6BBE" w:rsidRDefault="00ED6BBE" w:rsidP="00F976F4">
      <w:pPr>
        <w:pStyle w:val="Foo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комісії з питань землевідведення</w:t>
      </w:r>
    </w:p>
    <w:p w:rsidR="00ED6BBE" w:rsidRDefault="00ED6BBE" w:rsidP="00F976F4">
      <w:pPr>
        <w:pStyle w:val="Footer"/>
        <w:tabs>
          <w:tab w:val="clear" w:pos="4677"/>
          <w:tab w:val="center" w:pos="0"/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будівництва, архітектури                                                                        Ю.Б. Денисенко  </w:t>
      </w:r>
    </w:p>
    <w:p w:rsidR="00ED6BBE" w:rsidRDefault="00ED6BBE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ED6BBE" w:rsidRDefault="00ED6BBE" w:rsidP="00F976F4">
      <w:pPr>
        <w:pStyle w:val="Footer"/>
        <w:tabs>
          <w:tab w:val="clear" w:pos="4677"/>
          <w:tab w:val="center" w:pos="709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юридичного відділу                                                             Н.М.Мелентьєва</w:t>
      </w:r>
    </w:p>
    <w:p w:rsidR="00ED6BBE" w:rsidRDefault="00ED6BBE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ED6BBE" w:rsidRDefault="00ED6BBE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 організаційного відділу                                                      Н.М. Уварова</w:t>
      </w:r>
    </w:p>
    <w:p w:rsidR="00ED6BBE" w:rsidRDefault="00ED6BBE" w:rsidP="00F976F4">
      <w:pPr>
        <w:rPr>
          <w:lang w:val="uk-UA"/>
        </w:rPr>
      </w:pPr>
      <w:r>
        <w:rPr>
          <w:lang w:val="uk-UA"/>
        </w:rPr>
        <w:t xml:space="preserve">Начальник Управління                                                      </w:t>
      </w:r>
    </w:p>
    <w:p w:rsidR="00ED6BBE" w:rsidRDefault="00ED6BBE" w:rsidP="00F976F4">
      <w:pPr>
        <w:rPr>
          <w:lang w:val="uk-UA"/>
        </w:rPr>
      </w:pPr>
      <w:r>
        <w:rPr>
          <w:lang w:val="uk-UA"/>
        </w:rPr>
        <w:t xml:space="preserve">з питань комунального майна </w:t>
      </w:r>
    </w:p>
    <w:p w:rsidR="00ED6BBE" w:rsidRDefault="00ED6BBE" w:rsidP="00F976F4">
      <w:pPr>
        <w:rPr>
          <w:lang w:val="uk-UA"/>
        </w:rPr>
      </w:pPr>
      <w:r>
        <w:rPr>
          <w:lang w:val="uk-UA"/>
        </w:rPr>
        <w:t>та земельних відносин</w:t>
      </w:r>
      <w:r>
        <w:rPr>
          <w:lang w:val="uk-UA"/>
        </w:rPr>
        <w:tab/>
        <w:t xml:space="preserve">                                                                    О.Г. Іващенко</w:t>
      </w:r>
    </w:p>
    <w:p w:rsidR="00ED6BBE" w:rsidRDefault="00ED6BBE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ED6BBE" w:rsidRDefault="00ED6BBE" w:rsidP="00F976F4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відділу містобудування </w:t>
      </w:r>
    </w:p>
    <w:p w:rsidR="00ED6BBE" w:rsidRDefault="00ED6BBE" w:rsidP="00F976F4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А.Г.Шмонденко</w:t>
      </w:r>
    </w:p>
    <w:p w:rsidR="00ED6BBE" w:rsidRDefault="00ED6BBE" w:rsidP="00F976F4">
      <w:pPr>
        <w:rPr>
          <w:lang w:val="uk-UA"/>
        </w:rPr>
      </w:pPr>
    </w:p>
    <w:p w:rsidR="00ED6BBE" w:rsidRDefault="00ED6BBE" w:rsidP="00F976F4">
      <w:pPr>
        <w:rPr>
          <w:lang w:val="uk-UA"/>
        </w:rPr>
      </w:pPr>
    </w:p>
    <w:p w:rsidR="00ED6BBE" w:rsidRDefault="00ED6BBE" w:rsidP="002212CE">
      <w:pPr>
        <w:jc w:val="both"/>
        <w:rPr>
          <w:b/>
          <w:sz w:val="28"/>
          <w:szCs w:val="28"/>
          <w:lang w:val="uk-UA"/>
        </w:rPr>
      </w:pPr>
    </w:p>
    <w:p w:rsidR="00ED6BBE" w:rsidRDefault="00ED6BBE" w:rsidP="002212CE">
      <w:pPr>
        <w:jc w:val="both"/>
        <w:rPr>
          <w:b/>
          <w:sz w:val="28"/>
          <w:szCs w:val="28"/>
          <w:lang w:val="uk-UA"/>
        </w:rPr>
      </w:pPr>
    </w:p>
    <w:p w:rsidR="00ED6BBE" w:rsidRDefault="00ED6BBE" w:rsidP="002212CE">
      <w:pPr>
        <w:jc w:val="both"/>
        <w:rPr>
          <w:b/>
          <w:sz w:val="28"/>
          <w:szCs w:val="28"/>
          <w:lang w:val="uk-UA"/>
        </w:rPr>
      </w:pPr>
    </w:p>
    <w:sectPr w:rsidR="00ED6BBE" w:rsidSect="003C4583">
      <w:footerReference w:type="even" r:id="rId8"/>
      <w:footerReference w:type="default" r:id="rId9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BBE" w:rsidRDefault="00ED6BBE">
      <w:r>
        <w:separator/>
      </w:r>
    </w:p>
  </w:endnote>
  <w:endnote w:type="continuationSeparator" w:id="0">
    <w:p w:rsidR="00ED6BBE" w:rsidRDefault="00ED6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BE" w:rsidRDefault="00ED6BBE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6BBE" w:rsidRDefault="00ED6BBE" w:rsidP="00C448A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BE" w:rsidRDefault="00ED6BBE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D6BBE" w:rsidRDefault="00ED6BBE" w:rsidP="00C448A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BBE" w:rsidRDefault="00ED6BBE">
      <w:r>
        <w:separator/>
      </w:r>
    </w:p>
  </w:footnote>
  <w:footnote w:type="continuationSeparator" w:id="0">
    <w:p w:rsidR="00ED6BBE" w:rsidRDefault="00ED6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4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6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7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0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3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9AF"/>
    <w:rsid w:val="00000D2A"/>
    <w:rsid w:val="00000FD2"/>
    <w:rsid w:val="000061DE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60875"/>
    <w:rsid w:val="00072428"/>
    <w:rsid w:val="00072772"/>
    <w:rsid w:val="00080E4D"/>
    <w:rsid w:val="000838E0"/>
    <w:rsid w:val="00093BAF"/>
    <w:rsid w:val="00096D63"/>
    <w:rsid w:val="00096ECA"/>
    <w:rsid w:val="0009776F"/>
    <w:rsid w:val="000A41C2"/>
    <w:rsid w:val="000C37C1"/>
    <w:rsid w:val="000C53AB"/>
    <w:rsid w:val="000D0596"/>
    <w:rsid w:val="000D08CA"/>
    <w:rsid w:val="000D0AE2"/>
    <w:rsid w:val="000D0D26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28BE"/>
    <w:rsid w:val="00135AF3"/>
    <w:rsid w:val="00137922"/>
    <w:rsid w:val="00147D67"/>
    <w:rsid w:val="00150595"/>
    <w:rsid w:val="00157BB4"/>
    <w:rsid w:val="00160041"/>
    <w:rsid w:val="001714EF"/>
    <w:rsid w:val="0018153B"/>
    <w:rsid w:val="00181E45"/>
    <w:rsid w:val="0018220F"/>
    <w:rsid w:val="001845D6"/>
    <w:rsid w:val="00190F2F"/>
    <w:rsid w:val="001910A0"/>
    <w:rsid w:val="00193A8D"/>
    <w:rsid w:val="001A239F"/>
    <w:rsid w:val="001B3802"/>
    <w:rsid w:val="001D27FC"/>
    <w:rsid w:val="001D32C3"/>
    <w:rsid w:val="001E0FE8"/>
    <w:rsid w:val="001E3D44"/>
    <w:rsid w:val="001F1F2D"/>
    <w:rsid w:val="001F5116"/>
    <w:rsid w:val="00206155"/>
    <w:rsid w:val="00206812"/>
    <w:rsid w:val="00214EF2"/>
    <w:rsid w:val="00217AC8"/>
    <w:rsid w:val="002212CE"/>
    <w:rsid w:val="00224E0A"/>
    <w:rsid w:val="00226475"/>
    <w:rsid w:val="00226D95"/>
    <w:rsid w:val="00230C4D"/>
    <w:rsid w:val="002451CF"/>
    <w:rsid w:val="002459F3"/>
    <w:rsid w:val="00257873"/>
    <w:rsid w:val="002648CD"/>
    <w:rsid w:val="00267003"/>
    <w:rsid w:val="00270988"/>
    <w:rsid w:val="00271A18"/>
    <w:rsid w:val="00281EC2"/>
    <w:rsid w:val="0028540A"/>
    <w:rsid w:val="00285889"/>
    <w:rsid w:val="002943E5"/>
    <w:rsid w:val="0029733F"/>
    <w:rsid w:val="002A5CEF"/>
    <w:rsid w:val="002A7C3B"/>
    <w:rsid w:val="002B29F5"/>
    <w:rsid w:val="002C0B2E"/>
    <w:rsid w:val="002C65DA"/>
    <w:rsid w:val="002C7EE8"/>
    <w:rsid w:val="002D275A"/>
    <w:rsid w:val="002D30A4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5280"/>
    <w:rsid w:val="0035309C"/>
    <w:rsid w:val="00361E4D"/>
    <w:rsid w:val="00371C1F"/>
    <w:rsid w:val="00373096"/>
    <w:rsid w:val="00374487"/>
    <w:rsid w:val="00381855"/>
    <w:rsid w:val="00386EA2"/>
    <w:rsid w:val="00386EE8"/>
    <w:rsid w:val="0039006B"/>
    <w:rsid w:val="00390887"/>
    <w:rsid w:val="00392755"/>
    <w:rsid w:val="00392CE5"/>
    <w:rsid w:val="00395D90"/>
    <w:rsid w:val="00397869"/>
    <w:rsid w:val="00397AB9"/>
    <w:rsid w:val="003A46D2"/>
    <w:rsid w:val="003A4B2A"/>
    <w:rsid w:val="003B67DB"/>
    <w:rsid w:val="003B6A98"/>
    <w:rsid w:val="003C4583"/>
    <w:rsid w:val="003C6935"/>
    <w:rsid w:val="003D45BC"/>
    <w:rsid w:val="003E21EF"/>
    <w:rsid w:val="003E2926"/>
    <w:rsid w:val="003E6E8C"/>
    <w:rsid w:val="003F747A"/>
    <w:rsid w:val="00412469"/>
    <w:rsid w:val="00415FEE"/>
    <w:rsid w:val="00416991"/>
    <w:rsid w:val="0041773F"/>
    <w:rsid w:val="0043035E"/>
    <w:rsid w:val="00431E00"/>
    <w:rsid w:val="00434239"/>
    <w:rsid w:val="0043510C"/>
    <w:rsid w:val="0044265B"/>
    <w:rsid w:val="004463B2"/>
    <w:rsid w:val="004713BE"/>
    <w:rsid w:val="00471577"/>
    <w:rsid w:val="00496649"/>
    <w:rsid w:val="004A6C06"/>
    <w:rsid w:val="004B08CA"/>
    <w:rsid w:val="004B5163"/>
    <w:rsid w:val="004B5850"/>
    <w:rsid w:val="004B7092"/>
    <w:rsid w:val="004C4232"/>
    <w:rsid w:val="004C684D"/>
    <w:rsid w:val="004D66C6"/>
    <w:rsid w:val="004E3994"/>
    <w:rsid w:val="004E54DD"/>
    <w:rsid w:val="004F00C7"/>
    <w:rsid w:val="004F3F59"/>
    <w:rsid w:val="004F40BA"/>
    <w:rsid w:val="005031AE"/>
    <w:rsid w:val="00505A2B"/>
    <w:rsid w:val="005168AD"/>
    <w:rsid w:val="00532BA7"/>
    <w:rsid w:val="00533B1B"/>
    <w:rsid w:val="0053505B"/>
    <w:rsid w:val="00537290"/>
    <w:rsid w:val="0054563A"/>
    <w:rsid w:val="00552CDC"/>
    <w:rsid w:val="0055395E"/>
    <w:rsid w:val="0055441C"/>
    <w:rsid w:val="005567F5"/>
    <w:rsid w:val="00564783"/>
    <w:rsid w:val="00564A63"/>
    <w:rsid w:val="005879CB"/>
    <w:rsid w:val="00587FBB"/>
    <w:rsid w:val="00592BEC"/>
    <w:rsid w:val="005A4CD4"/>
    <w:rsid w:val="005A74F2"/>
    <w:rsid w:val="005C4DE3"/>
    <w:rsid w:val="005C4E91"/>
    <w:rsid w:val="005F2C5A"/>
    <w:rsid w:val="00601B29"/>
    <w:rsid w:val="00603A2A"/>
    <w:rsid w:val="00605646"/>
    <w:rsid w:val="006136C0"/>
    <w:rsid w:val="00615779"/>
    <w:rsid w:val="00625CAC"/>
    <w:rsid w:val="00626015"/>
    <w:rsid w:val="00627851"/>
    <w:rsid w:val="006318B0"/>
    <w:rsid w:val="00636C84"/>
    <w:rsid w:val="00637D0E"/>
    <w:rsid w:val="006412AF"/>
    <w:rsid w:val="00652712"/>
    <w:rsid w:val="0065507E"/>
    <w:rsid w:val="00657B13"/>
    <w:rsid w:val="00672456"/>
    <w:rsid w:val="006845EE"/>
    <w:rsid w:val="00691C51"/>
    <w:rsid w:val="00694E59"/>
    <w:rsid w:val="006951C2"/>
    <w:rsid w:val="006955BF"/>
    <w:rsid w:val="006A056E"/>
    <w:rsid w:val="006A2651"/>
    <w:rsid w:val="006A2D48"/>
    <w:rsid w:val="006A3388"/>
    <w:rsid w:val="006B25A8"/>
    <w:rsid w:val="006B5F68"/>
    <w:rsid w:val="006C2333"/>
    <w:rsid w:val="006C3322"/>
    <w:rsid w:val="006C7E6F"/>
    <w:rsid w:val="006D23A2"/>
    <w:rsid w:val="006E5BD4"/>
    <w:rsid w:val="006E6110"/>
    <w:rsid w:val="006F4D4E"/>
    <w:rsid w:val="006F5059"/>
    <w:rsid w:val="00707086"/>
    <w:rsid w:val="0071501D"/>
    <w:rsid w:val="007165C5"/>
    <w:rsid w:val="00717B9E"/>
    <w:rsid w:val="007238AE"/>
    <w:rsid w:val="0072420D"/>
    <w:rsid w:val="00727127"/>
    <w:rsid w:val="00727F13"/>
    <w:rsid w:val="007301C4"/>
    <w:rsid w:val="00731DB5"/>
    <w:rsid w:val="0073491A"/>
    <w:rsid w:val="007407AF"/>
    <w:rsid w:val="007528FE"/>
    <w:rsid w:val="0075405F"/>
    <w:rsid w:val="007637F6"/>
    <w:rsid w:val="0076583F"/>
    <w:rsid w:val="00771A59"/>
    <w:rsid w:val="007725A8"/>
    <w:rsid w:val="00772E18"/>
    <w:rsid w:val="00774316"/>
    <w:rsid w:val="007746CF"/>
    <w:rsid w:val="00782B6D"/>
    <w:rsid w:val="0078397F"/>
    <w:rsid w:val="0078442E"/>
    <w:rsid w:val="007879B0"/>
    <w:rsid w:val="00787A17"/>
    <w:rsid w:val="007925D6"/>
    <w:rsid w:val="007934DF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14BD4"/>
    <w:rsid w:val="00816A82"/>
    <w:rsid w:val="00837266"/>
    <w:rsid w:val="00842370"/>
    <w:rsid w:val="00843720"/>
    <w:rsid w:val="008444D6"/>
    <w:rsid w:val="0085104B"/>
    <w:rsid w:val="00857725"/>
    <w:rsid w:val="008650FB"/>
    <w:rsid w:val="008676C6"/>
    <w:rsid w:val="0087075E"/>
    <w:rsid w:val="008753F1"/>
    <w:rsid w:val="00881352"/>
    <w:rsid w:val="008834F4"/>
    <w:rsid w:val="00884857"/>
    <w:rsid w:val="00884B6F"/>
    <w:rsid w:val="008915A8"/>
    <w:rsid w:val="00896B1F"/>
    <w:rsid w:val="008A46AB"/>
    <w:rsid w:val="008A4AF4"/>
    <w:rsid w:val="008B1CBA"/>
    <w:rsid w:val="008B3714"/>
    <w:rsid w:val="008B3777"/>
    <w:rsid w:val="008C0F3E"/>
    <w:rsid w:val="008C2C8F"/>
    <w:rsid w:val="008D5059"/>
    <w:rsid w:val="008D566F"/>
    <w:rsid w:val="008E1092"/>
    <w:rsid w:val="008E17F3"/>
    <w:rsid w:val="008F41CC"/>
    <w:rsid w:val="008F52DD"/>
    <w:rsid w:val="00904D5A"/>
    <w:rsid w:val="00905B0D"/>
    <w:rsid w:val="00924EA8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DB"/>
    <w:rsid w:val="00970004"/>
    <w:rsid w:val="00972486"/>
    <w:rsid w:val="00974777"/>
    <w:rsid w:val="009828A9"/>
    <w:rsid w:val="00985909"/>
    <w:rsid w:val="009874CF"/>
    <w:rsid w:val="009958DF"/>
    <w:rsid w:val="009A00AE"/>
    <w:rsid w:val="009A284A"/>
    <w:rsid w:val="009A3DA1"/>
    <w:rsid w:val="009A4BAA"/>
    <w:rsid w:val="009B505C"/>
    <w:rsid w:val="009B5066"/>
    <w:rsid w:val="009C6910"/>
    <w:rsid w:val="009D68C0"/>
    <w:rsid w:val="009D74AB"/>
    <w:rsid w:val="009E10F0"/>
    <w:rsid w:val="009E31E1"/>
    <w:rsid w:val="00A0700E"/>
    <w:rsid w:val="00A0759A"/>
    <w:rsid w:val="00A15DBC"/>
    <w:rsid w:val="00A162BC"/>
    <w:rsid w:val="00A209AF"/>
    <w:rsid w:val="00A2118A"/>
    <w:rsid w:val="00A21574"/>
    <w:rsid w:val="00A31304"/>
    <w:rsid w:val="00A33B4A"/>
    <w:rsid w:val="00A3546D"/>
    <w:rsid w:val="00A6245D"/>
    <w:rsid w:val="00A625BC"/>
    <w:rsid w:val="00A6520A"/>
    <w:rsid w:val="00A72467"/>
    <w:rsid w:val="00A836C6"/>
    <w:rsid w:val="00A9248D"/>
    <w:rsid w:val="00AA23E8"/>
    <w:rsid w:val="00AA72F3"/>
    <w:rsid w:val="00AB1814"/>
    <w:rsid w:val="00AB54C2"/>
    <w:rsid w:val="00AC2E9E"/>
    <w:rsid w:val="00AD6959"/>
    <w:rsid w:val="00AD7D90"/>
    <w:rsid w:val="00AE4179"/>
    <w:rsid w:val="00AE6FA6"/>
    <w:rsid w:val="00AF4980"/>
    <w:rsid w:val="00AF7511"/>
    <w:rsid w:val="00B01191"/>
    <w:rsid w:val="00B04F3B"/>
    <w:rsid w:val="00B06446"/>
    <w:rsid w:val="00B06601"/>
    <w:rsid w:val="00B11996"/>
    <w:rsid w:val="00B15ECC"/>
    <w:rsid w:val="00B17727"/>
    <w:rsid w:val="00B1798E"/>
    <w:rsid w:val="00B31A12"/>
    <w:rsid w:val="00B33CF9"/>
    <w:rsid w:val="00B41AE1"/>
    <w:rsid w:val="00B45947"/>
    <w:rsid w:val="00B56032"/>
    <w:rsid w:val="00B61B30"/>
    <w:rsid w:val="00B62FA8"/>
    <w:rsid w:val="00B65DE9"/>
    <w:rsid w:val="00B737A8"/>
    <w:rsid w:val="00B761BD"/>
    <w:rsid w:val="00B76864"/>
    <w:rsid w:val="00B806DE"/>
    <w:rsid w:val="00B825AC"/>
    <w:rsid w:val="00B829D9"/>
    <w:rsid w:val="00B83074"/>
    <w:rsid w:val="00B86BBD"/>
    <w:rsid w:val="00B875DE"/>
    <w:rsid w:val="00B912A8"/>
    <w:rsid w:val="00B92415"/>
    <w:rsid w:val="00BA2E48"/>
    <w:rsid w:val="00BA3F63"/>
    <w:rsid w:val="00BA4047"/>
    <w:rsid w:val="00BA4856"/>
    <w:rsid w:val="00BA7ABE"/>
    <w:rsid w:val="00BB0205"/>
    <w:rsid w:val="00BC6662"/>
    <w:rsid w:val="00BC7332"/>
    <w:rsid w:val="00BD07D2"/>
    <w:rsid w:val="00BE6838"/>
    <w:rsid w:val="00BF7264"/>
    <w:rsid w:val="00C001EF"/>
    <w:rsid w:val="00C02A79"/>
    <w:rsid w:val="00C05F63"/>
    <w:rsid w:val="00C125DA"/>
    <w:rsid w:val="00C14A07"/>
    <w:rsid w:val="00C21986"/>
    <w:rsid w:val="00C2214B"/>
    <w:rsid w:val="00C2359F"/>
    <w:rsid w:val="00C23B7A"/>
    <w:rsid w:val="00C24F2F"/>
    <w:rsid w:val="00C333B4"/>
    <w:rsid w:val="00C402EE"/>
    <w:rsid w:val="00C4039F"/>
    <w:rsid w:val="00C41429"/>
    <w:rsid w:val="00C42B4E"/>
    <w:rsid w:val="00C448AC"/>
    <w:rsid w:val="00C556E0"/>
    <w:rsid w:val="00C60204"/>
    <w:rsid w:val="00C74C6A"/>
    <w:rsid w:val="00C7651E"/>
    <w:rsid w:val="00C8122B"/>
    <w:rsid w:val="00C85691"/>
    <w:rsid w:val="00C87D96"/>
    <w:rsid w:val="00C9176F"/>
    <w:rsid w:val="00C94087"/>
    <w:rsid w:val="00C9547B"/>
    <w:rsid w:val="00CA1C27"/>
    <w:rsid w:val="00CA2CAB"/>
    <w:rsid w:val="00CB26FC"/>
    <w:rsid w:val="00CB5CA2"/>
    <w:rsid w:val="00CC0402"/>
    <w:rsid w:val="00CC04D2"/>
    <w:rsid w:val="00CC4EB6"/>
    <w:rsid w:val="00CE2232"/>
    <w:rsid w:val="00CE2393"/>
    <w:rsid w:val="00CE5223"/>
    <w:rsid w:val="00CF0100"/>
    <w:rsid w:val="00CF18D7"/>
    <w:rsid w:val="00CF5612"/>
    <w:rsid w:val="00D112AC"/>
    <w:rsid w:val="00D122E5"/>
    <w:rsid w:val="00D12D1C"/>
    <w:rsid w:val="00D23869"/>
    <w:rsid w:val="00D26AC9"/>
    <w:rsid w:val="00D26B0B"/>
    <w:rsid w:val="00D33C10"/>
    <w:rsid w:val="00D40B31"/>
    <w:rsid w:val="00D44EFD"/>
    <w:rsid w:val="00D45C69"/>
    <w:rsid w:val="00D529C5"/>
    <w:rsid w:val="00D53028"/>
    <w:rsid w:val="00D5366F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94AC8"/>
    <w:rsid w:val="00D95A87"/>
    <w:rsid w:val="00DA5249"/>
    <w:rsid w:val="00DA53D2"/>
    <w:rsid w:val="00DB2923"/>
    <w:rsid w:val="00DB35D8"/>
    <w:rsid w:val="00DB491B"/>
    <w:rsid w:val="00DB6BC3"/>
    <w:rsid w:val="00DC5B00"/>
    <w:rsid w:val="00DC6521"/>
    <w:rsid w:val="00DC7887"/>
    <w:rsid w:val="00DD63A0"/>
    <w:rsid w:val="00DD70D7"/>
    <w:rsid w:val="00DE5D83"/>
    <w:rsid w:val="00DF1947"/>
    <w:rsid w:val="00DF1BDD"/>
    <w:rsid w:val="00DF25F7"/>
    <w:rsid w:val="00E147A5"/>
    <w:rsid w:val="00E149D6"/>
    <w:rsid w:val="00E15BAB"/>
    <w:rsid w:val="00E21F16"/>
    <w:rsid w:val="00E25359"/>
    <w:rsid w:val="00E4388F"/>
    <w:rsid w:val="00E55DDC"/>
    <w:rsid w:val="00E570F4"/>
    <w:rsid w:val="00E65317"/>
    <w:rsid w:val="00E73798"/>
    <w:rsid w:val="00E739B4"/>
    <w:rsid w:val="00E7615B"/>
    <w:rsid w:val="00E77837"/>
    <w:rsid w:val="00E85322"/>
    <w:rsid w:val="00E87438"/>
    <w:rsid w:val="00E87890"/>
    <w:rsid w:val="00E919A1"/>
    <w:rsid w:val="00E942AD"/>
    <w:rsid w:val="00E956F3"/>
    <w:rsid w:val="00E95D61"/>
    <w:rsid w:val="00E9790A"/>
    <w:rsid w:val="00EA786A"/>
    <w:rsid w:val="00EB3430"/>
    <w:rsid w:val="00EB5D5C"/>
    <w:rsid w:val="00ED356E"/>
    <w:rsid w:val="00ED4141"/>
    <w:rsid w:val="00ED6BBE"/>
    <w:rsid w:val="00EE063C"/>
    <w:rsid w:val="00EF2BC2"/>
    <w:rsid w:val="00EF4901"/>
    <w:rsid w:val="00F05C16"/>
    <w:rsid w:val="00F13F32"/>
    <w:rsid w:val="00F144EB"/>
    <w:rsid w:val="00F149D9"/>
    <w:rsid w:val="00F17077"/>
    <w:rsid w:val="00F20A1E"/>
    <w:rsid w:val="00F26389"/>
    <w:rsid w:val="00F44371"/>
    <w:rsid w:val="00F51D96"/>
    <w:rsid w:val="00F5290D"/>
    <w:rsid w:val="00F60F3D"/>
    <w:rsid w:val="00F6745E"/>
    <w:rsid w:val="00F8185E"/>
    <w:rsid w:val="00F82CBF"/>
    <w:rsid w:val="00F840D9"/>
    <w:rsid w:val="00F976F4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D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A209AF"/>
    <w:rPr>
      <w:rFonts w:cs="Times New Roman"/>
    </w:rPr>
  </w:style>
  <w:style w:type="paragraph" w:customStyle="1" w:styleId="p2">
    <w:name w:val="p2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basedOn w:val="DefaultParagraphFont"/>
    <w:uiPriority w:val="99"/>
    <w:rsid w:val="00A209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29D9"/>
  </w:style>
  <w:style w:type="character" w:customStyle="1" w:styleId="apple-converted-space">
    <w:name w:val="apple-converted-space"/>
    <w:basedOn w:val="DefaultParagraphFont"/>
    <w:uiPriority w:val="99"/>
    <w:rsid w:val="00DD63A0"/>
    <w:rPr>
      <w:rFonts w:cs="Times New Roman"/>
    </w:rPr>
  </w:style>
  <w:style w:type="character" w:styleId="PageNumber">
    <w:name w:val="page number"/>
    <w:basedOn w:val="DefaultParagraphFont"/>
    <w:uiPriority w:val="99"/>
    <w:rsid w:val="00C448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5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378</Words>
  <Characters>2156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Мирослава</dc:creator>
  <cp:keywords/>
  <dc:description/>
  <cp:lastModifiedBy>User</cp:lastModifiedBy>
  <cp:revision>2</cp:revision>
  <cp:lastPrinted>2017-06-01T06:29:00Z</cp:lastPrinted>
  <dcterms:created xsi:type="dcterms:W3CDTF">2017-09-27T09:04:00Z</dcterms:created>
  <dcterms:modified xsi:type="dcterms:W3CDTF">2017-09-27T09:04:00Z</dcterms:modified>
</cp:coreProperties>
</file>